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F186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C5945" w:rsidRDefault="0071620A" w:rsidP="009C594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47C0E">
        <w:rPr>
          <w:rFonts w:ascii="Corbel" w:hAnsi="Corbel"/>
          <w:b/>
          <w:smallCaps/>
          <w:sz w:val="24"/>
          <w:szCs w:val="24"/>
        </w:rPr>
        <w:t xml:space="preserve"> </w:t>
      </w:r>
      <w:r w:rsidR="00147C0E">
        <w:rPr>
          <w:rFonts w:ascii="Corbel" w:hAnsi="Corbel"/>
          <w:i/>
          <w:smallCaps/>
          <w:sz w:val="24"/>
          <w:szCs w:val="24"/>
        </w:rPr>
        <w:t>202</w:t>
      </w:r>
      <w:r w:rsidR="00E85755">
        <w:rPr>
          <w:rFonts w:ascii="Corbel" w:hAnsi="Corbel"/>
          <w:i/>
          <w:smallCaps/>
          <w:sz w:val="24"/>
          <w:szCs w:val="24"/>
        </w:rPr>
        <w:t>6</w:t>
      </w:r>
      <w:r w:rsidR="009C5945">
        <w:rPr>
          <w:rFonts w:ascii="Corbel" w:hAnsi="Corbel"/>
          <w:i/>
          <w:smallCaps/>
          <w:sz w:val="24"/>
          <w:szCs w:val="24"/>
        </w:rPr>
        <w:t>-202</w:t>
      </w:r>
      <w:r w:rsidR="00E85755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147C0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8A19F0">
        <w:rPr>
          <w:rFonts w:ascii="Corbel" w:hAnsi="Corbel"/>
          <w:sz w:val="20"/>
          <w:szCs w:val="20"/>
        </w:rPr>
        <w:t>202</w:t>
      </w:r>
      <w:r w:rsidR="00E85755">
        <w:rPr>
          <w:rFonts w:ascii="Corbel" w:hAnsi="Corbel"/>
          <w:sz w:val="20"/>
          <w:szCs w:val="20"/>
        </w:rPr>
        <w:t>7</w:t>
      </w:r>
      <w:r w:rsidR="008A19F0">
        <w:rPr>
          <w:rFonts w:ascii="Corbel" w:hAnsi="Corbel"/>
          <w:sz w:val="20"/>
          <w:szCs w:val="20"/>
        </w:rPr>
        <w:t>/202</w:t>
      </w:r>
      <w:r w:rsidR="00E8575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resocjalizujące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A19F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47C0E" w:rsidP="008A19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A1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A19F0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A19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B3652">
              <w:rPr>
                <w:rFonts w:ascii="Corbel" w:hAnsi="Corbel"/>
                <w:b w:val="0"/>
                <w:sz w:val="24"/>
                <w:szCs w:val="24"/>
              </w:rPr>
              <w:t>I rok, 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275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B36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61A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61A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243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A19F0">
        <w:rPr>
          <w:rFonts w:ascii="Corbel" w:hAnsi="Corbel"/>
          <w:smallCaps w:val="0"/>
          <w:szCs w:val="24"/>
        </w:rPr>
        <w:t xml:space="preserve"> (z toku)</w:t>
      </w:r>
    </w:p>
    <w:p w:rsidR="009C54AE" w:rsidRDefault="0082756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egzamin, zaliczenie z </w:t>
      </w:r>
      <w:r w:rsidR="008A19F0">
        <w:rPr>
          <w:rFonts w:ascii="Corbel" w:hAnsi="Corbel"/>
          <w:b w:val="0"/>
          <w:szCs w:val="24"/>
        </w:rPr>
        <w:t>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275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dotyczącej pedagogiki tj. wychowanie, socjalizacja itp.  Znajomość podstawowych pojęć z zakresu resocjalizacji. </w:t>
            </w:r>
          </w:p>
        </w:tc>
      </w:tr>
    </w:tbl>
    <w:p w:rsidR="00827569" w:rsidRDefault="0082756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 xml:space="preserve">celami, strukturą oraz zasadami wychowania resocjalizującego.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8275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ze </w:t>
            </w:r>
            <w:r w:rsidR="00827569">
              <w:rPr>
                <w:rFonts w:ascii="Corbel" w:hAnsi="Corbel"/>
                <w:b w:val="0"/>
                <w:sz w:val="24"/>
                <w:szCs w:val="24"/>
              </w:rPr>
              <w:t>strategiami, technikami i metodami wychowania resocjalizującego.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C15C2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kadry resocjalizacyjnej w doborze odpowiednich form, metod i środków oddziaływań resocjalizacyjnych i terapeutycznych.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rozwiązywania problemów w obszarze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metodyki wychowania resocjalizacyjnego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C15C2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procesem tworzenia i realizowania strategii </w:t>
            </w:r>
            <w:r w:rsidR="00C15C20">
              <w:rPr>
                <w:rFonts w:ascii="Corbel" w:hAnsi="Corbel"/>
                <w:b w:val="0"/>
                <w:sz w:val="24"/>
                <w:szCs w:val="24"/>
              </w:rPr>
              <w:t>i programów resocjalizacyjnych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B3652" w:rsidRPr="009C54AE" w:rsidRDefault="00FB3652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8A19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A19F0" w:rsidRPr="009C54AE" w:rsidRDefault="008A19F0" w:rsidP="008A19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>pisze instytucje wychowania resocjalizującego i scharakteryzuje podstawy ich funkcjonowania oraz relacje wychowawcze łączące osoby funkcjonujące w tych środowiskach.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 xml:space="preserve">ymieni podstawowe cechy osobowości jednostek niedostosowanych społecznie w odniesieniu do specyfiki wychowania resocjalizującego ze względu na stan osobowości wychowanka. 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3195C">
              <w:rPr>
                <w:rFonts w:ascii="Corbel" w:hAnsi="Corbel"/>
                <w:b w:val="0"/>
                <w:smallCaps w:val="0"/>
                <w:szCs w:val="24"/>
              </w:rPr>
              <w:t xml:space="preserve">rzeanalizuje tradycyjne i współczesne teorie wychowania resocjalizującego oraz współczesne nurty pedagogiki resocjalizacyjnej. </w:t>
            </w:r>
          </w:p>
        </w:tc>
        <w:tc>
          <w:tcPr>
            <w:tcW w:w="1873" w:type="dxa"/>
          </w:tcPr>
          <w:p w:rsidR="0085747A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FB3652" w:rsidRPr="009C54AE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C0435" w:rsidRPr="003C0435">
              <w:rPr>
                <w:rFonts w:ascii="Corbel" w:hAnsi="Corbel"/>
                <w:b w:val="0"/>
                <w:smallCaps w:val="0"/>
                <w:szCs w:val="24"/>
              </w:rPr>
              <w:t>charakteryzuje podstawowe zasady i normy etyczne obowiązując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>e w działalności resocjalizacyjnej</w:t>
            </w:r>
            <w:r w:rsidR="003C0435" w:rsidRPr="003C0435">
              <w:rPr>
                <w:rFonts w:ascii="Corbel" w:hAnsi="Corbel"/>
                <w:b w:val="0"/>
                <w:smallCaps w:val="0"/>
                <w:szCs w:val="24"/>
              </w:rPr>
              <w:t>. Scharakteryzuje dylematy etyczne w tej działalności i przewidzi skutki konkretnych działań.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8A19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 xml:space="preserve">ymieni podstawowe zasady projektowania i prowadzenia działań resocjalizacyjnych i terapeutycznych oraz opisze metody, techniki i wybrane narzędzia realizacji tych działań. 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DF102D" w:rsidRPr="009C54AE" w:rsidRDefault="008A19F0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C0435">
              <w:rPr>
                <w:rFonts w:ascii="Corbel" w:hAnsi="Corbel"/>
                <w:b w:val="0"/>
                <w:smallCaps w:val="0"/>
                <w:szCs w:val="24"/>
              </w:rPr>
              <w:t xml:space="preserve">mówi przyczyny i objawy destruktywnych zjawisk społecznych oraz wykaże ich związki z poszczególnymi obszarami pracy resocjalizacyjnej. </w:t>
            </w:r>
          </w:p>
        </w:tc>
        <w:tc>
          <w:tcPr>
            <w:tcW w:w="1873" w:type="dxa"/>
          </w:tcPr>
          <w:p w:rsidR="00DF102D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5C20" w:rsidRPr="009C54AE" w:rsidTr="005E6E85">
        <w:tc>
          <w:tcPr>
            <w:tcW w:w="1701" w:type="dxa"/>
          </w:tcPr>
          <w:p w:rsidR="00C15C20" w:rsidRDefault="00C15C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C15C20" w:rsidRPr="009C54AE" w:rsidRDefault="008A19F0" w:rsidP="00B27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27A12" w:rsidRPr="00B27A12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etyczność prowadzon</w:t>
            </w:r>
            <w:r w:rsidR="00B27A12">
              <w:rPr>
                <w:rFonts w:ascii="Corbel" w:hAnsi="Corbel"/>
                <w:b w:val="0"/>
                <w:smallCaps w:val="0"/>
                <w:szCs w:val="24"/>
              </w:rPr>
              <w:t>ych oddziaływań resocjalizacyjnych.</w:t>
            </w:r>
          </w:p>
        </w:tc>
        <w:tc>
          <w:tcPr>
            <w:tcW w:w="1873" w:type="dxa"/>
          </w:tcPr>
          <w:p w:rsidR="00C15C20" w:rsidRDefault="00C15C20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FB3652" w:rsidRDefault="00FB3652" w:rsidP="00E925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resocjalizujące – podstawowe pojęcia (wychowanie, socjalizacja, resocjalizacja, pedagogika resocjalizacyjna, norma, patologia, nieprzystosowanie i niedostosowanie społeczne, adaptacja, asymilacja, wykolejenie społeczne, patologie społeczne).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Przedmiot i zakres wychowania resocjalizującego.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27A12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struktura procesu resocjalizacji.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wychowania resocjalizującego.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oddziaływań resocjalizacyjnych: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socjotechnika, psychotechnika.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B27A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resocjalizacyjne.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B27A12" w:rsidP="00B27A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wychowania resocjalizującego ze względu na osobowość jednostek nieprzystosowanych społecznie.</w:t>
            </w:r>
          </w:p>
        </w:tc>
      </w:tr>
      <w:tr w:rsidR="00B27A12" w:rsidRPr="009C54AE" w:rsidTr="00923D7D">
        <w:tc>
          <w:tcPr>
            <w:tcW w:w="9639" w:type="dxa"/>
          </w:tcPr>
          <w:p w:rsidR="00B27A12" w:rsidRDefault="00B27A12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Strategie, techniki i metody wychowania resocjalizująceg</w:t>
            </w:r>
            <w:r w:rsidR="002F5567">
              <w:rPr>
                <w:rFonts w:ascii="Corbel" w:hAnsi="Corbel"/>
                <w:sz w:val="24"/>
                <w:szCs w:val="24"/>
              </w:rPr>
              <w:t>o w środowisku otwartym i zamkniętym.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szkoły i kształcenia w resocjalizacji i readaptacji społecznej.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2F55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pracy w procesie resocjalizacji</w:t>
            </w:r>
          </w:p>
        </w:tc>
      </w:tr>
      <w:tr w:rsidR="00DA02C0" w:rsidRPr="009C54AE" w:rsidTr="00923D7D">
        <w:tc>
          <w:tcPr>
            <w:tcW w:w="9639" w:type="dxa"/>
          </w:tcPr>
          <w:p w:rsidR="002F5567" w:rsidRPr="00DA02C0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z rodziną osób nieprzystosowanych społecznie. 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Dostosowanie metod resocjalizacji do wybranych cech osobowości i przejawianych problemów (agresywność, uzależniania itd.)</w:t>
            </w:r>
          </w:p>
        </w:tc>
      </w:tr>
      <w:tr w:rsidR="002F5567" w:rsidRPr="009C54AE" w:rsidTr="00923D7D">
        <w:tc>
          <w:tcPr>
            <w:tcW w:w="9639" w:type="dxa"/>
          </w:tcPr>
          <w:p w:rsidR="002F5567" w:rsidRDefault="002F5567" w:rsidP="002F55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kadry w doborze metod, technik i środków oddziaływań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2F5567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 pisemny, </w:t>
            </w:r>
            <w:r w:rsidR="00C542A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2F5567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2F5567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2F5567" w:rsidRPr="009C54AE" w:rsidTr="00C05F44">
        <w:tc>
          <w:tcPr>
            <w:tcW w:w="1985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2F5567" w:rsidRDefault="002F55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762738" w:rsidRPr="00762738" w:rsidRDefault="00762738" w:rsidP="0076273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762738" w:rsidRPr="00762738" w:rsidRDefault="00762738" w:rsidP="00762738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762738" w:rsidRPr="00762738" w:rsidRDefault="00762738" w:rsidP="00762738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925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E61AE8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Default="00A8653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8A19F0" w:rsidRDefault="00C61DC5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8A19F0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8A19F0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545607">
              <w:rPr>
                <w:rFonts w:ascii="Corbel" w:hAnsi="Corbel"/>
                <w:sz w:val="24"/>
                <w:szCs w:val="24"/>
              </w:rPr>
              <w:t>gzaminu</w:t>
            </w:r>
          </w:p>
          <w:p w:rsidR="00C61DC5" w:rsidRPr="009C54AE" w:rsidRDefault="008A19F0" w:rsidP="005456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A19F0" w:rsidRDefault="008A19F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A19F0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A19F0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A19F0" w:rsidRPr="009C54AE" w:rsidRDefault="008A19F0" w:rsidP="008A19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243C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C85E2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85E2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C85E20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2012.</w:t>
            </w:r>
          </w:p>
          <w:p w:rsidR="00D40A14" w:rsidRPr="008A19F0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Paszkiewicz A., </w:t>
            </w:r>
            <w:r w:rsidRPr="008A19F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resocjalizujące w środowisku otwartym - zarys teorii : podręcznik dla studentów pedagogiki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Białystok 2006.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Pedagogika resocjalizacyjna. Wybrane zagadnienia teoretyczne diagnostyczne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2000. </w:t>
            </w:r>
          </w:p>
          <w:p w:rsidR="00D2744B" w:rsidRPr="009C54AE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tom 1-2, Warszawa 2008. </w:t>
            </w:r>
          </w:p>
        </w:tc>
      </w:tr>
      <w:tr w:rsidR="0085747A" w:rsidRPr="009C54AE" w:rsidTr="00C85E20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</w:t>
            </w:r>
            <w:r w:rsidR="000B6E9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Teoretyczno-metodyczne aspekty korekcji </w:t>
            </w:r>
            <w:proofErr w:type="spellStart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zach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owań</w:t>
            </w:r>
            <w:proofErr w:type="spellEnd"/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 (red.),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Resocjalizacja. Zagadnienia prawne, społeczne i 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2009.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Kranc M.,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Metodyka procesu resocjalizacji w młodzieżowych ośrodkach 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2018.</w:t>
            </w:r>
          </w:p>
          <w:p w:rsidR="00D40A14" w:rsidRPr="00D2744B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Instytucjonalna resocjalizacja nieletnich. Wyzwania i perspektywy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D40A14" w:rsidRPr="004A43B9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Rezjner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Szczepaniak P., </w:t>
            </w:r>
            <w:r w:rsidRPr="004A43B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w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część I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Warszawa 2009. </w:t>
            </w:r>
          </w:p>
          <w:p w:rsidR="00D40A14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E52B2A" w:rsidRPr="00D2744B" w:rsidRDefault="00D40A14" w:rsidP="00D40A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Wirkus Ł. (red.), </w:t>
            </w:r>
            <w:r w:rsidRPr="00E52B2A">
              <w:rPr>
                <w:rFonts w:ascii="Corbel" w:hAnsi="Corbel"/>
                <w:b w:val="0"/>
                <w:i/>
                <w:smallCaps w:val="0"/>
                <w:szCs w:val="24"/>
              </w:rPr>
              <w:t>Wybrane programy resocjalizacyjne w praktyce kuratorów sądowych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Toruń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237" w:rsidRDefault="00A61237" w:rsidP="00C16ABF">
      <w:pPr>
        <w:spacing w:after="0" w:line="240" w:lineRule="auto"/>
      </w:pPr>
      <w:r>
        <w:separator/>
      </w:r>
    </w:p>
  </w:endnote>
  <w:endnote w:type="continuationSeparator" w:id="0">
    <w:p w:rsidR="00A61237" w:rsidRDefault="00A612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237" w:rsidRDefault="00A61237" w:rsidP="00C16ABF">
      <w:pPr>
        <w:spacing w:after="0" w:line="240" w:lineRule="auto"/>
      </w:pPr>
      <w:r>
        <w:separator/>
      </w:r>
    </w:p>
  </w:footnote>
  <w:footnote w:type="continuationSeparator" w:id="0">
    <w:p w:rsidR="00A61237" w:rsidRDefault="00A6123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5FA6"/>
    <w:multiLevelType w:val="hybridMultilevel"/>
    <w:tmpl w:val="2FBC98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E9C"/>
    <w:rsid w:val="000D04B0"/>
    <w:rsid w:val="000E184B"/>
    <w:rsid w:val="000F1C57"/>
    <w:rsid w:val="000F5615"/>
    <w:rsid w:val="00124BFF"/>
    <w:rsid w:val="0012560E"/>
    <w:rsid w:val="00127108"/>
    <w:rsid w:val="001337D0"/>
    <w:rsid w:val="00134B13"/>
    <w:rsid w:val="00146BC0"/>
    <w:rsid w:val="00147C0E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FA0"/>
    <w:rsid w:val="001F2CA2"/>
    <w:rsid w:val="002144C0"/>
    <w:rsid w:val="0022477D"/>
    <w:rsid w:val="002278A9"/>
    <w:rsid w:val="002336F9"/>
    <w:rsid w:val="0024028F"/>
    <w:rsid w:val="00244ABC"/>
    <w:rsid w:val="00267976"/>
    <w:rsid w:val="00281FF2"/>
    <w:rsid w:val="002857DE"/>
    <w:rsid w:val="00291567"/>
    <w:rsid w:val="002A22BF"/>
    <w:rsid w:val="002A2389"/>
    <w:rsid w:val="002A6255"/>
    <w:rsid w:val="002A671D"/>
    <w:rsid w:val="002B4D55"/>
    <w:rsid w:val="002B5590"/>
    <w:rsid w:val="002B5EA0"/>
    <w:rsid w:val="002B6119"/>
    <w:rsid w:val="002C1F06"/>
    <w:rsid w:val="002D3375"/>
    <w:rsid w:val="002D689C"/>
    <w:rsid w:val="002D73D4"/>
    <w:rsid w:val="002F02A3"/>
    <w:rsid w:val="002F4ABE"/>
    <w:rsid w:val="002F5567"/>
    <w:rsid w:val="003018BA"/>
    <w:rsid w:val="0030395F"/>
    <w:rsid w:val="00305C92"/>
    <w:rsid w:val="003151C5"/>
    <w:rsid w:val="00321019"/>
    <w:rsid w:val="0032792A"/>
    <w:rsid w:val="003343CF"/>
    <w:rsid w:val="00346FE9"/>
    <w:rsid w:val="0034759A"/>
    <w:rsid w:val="003503F6"/>
    <w:rsid w:val="003530DD"/>
    <w:rsid w:val="003617C6"/>
    <w:rsid w:val="00363F78"/>
    <w:rsid w:val="003A0A5B"/>
    <w:rsid w:val="003A1176"/>
    <w:rsid w:val="003C0435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65451"/>
    <w:rsid w:val="004706D1"/>
    <w:rsid w:val="00471326"/>
    <w:rsid w:val="0047598D"/>
    <w:rsid w:val="004840FD"/>
    <w:rsid w:val="00490F7D"/>
    <w:rsid w:val="00491678"/>
    <w:rsid w:val="004968E2"/>
    <w:rsid w:val="004A3EEA"/>
    <w:rsid w:val="004A43B9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607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179"/>
    <w:rsid w:val="00696477"/>
    <w:rsid w:val="006A3FA7"/>
    <w:rsid w:val="006D050F"/>
    <w:rsid w:val="006D6139"/>
    <w:rsid w:val="006E3A6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95C"/>
    <w:rsid w:val="007327BD"/>
    <w:rsid w:val="00734608"/>
    <w:rsid w:val="00745302"/>
    <w:rsid w:val="007461D6"/>
    <w:rsid w:val="00746EC8"/>
    <w:rsid w:val="0076273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569"/>
    <w:rsid w:val="008449B3"/>
    <w:rsid w:val="0085747A"/>
    <w:rsid w:val="00884922"/>
    <w:rsid w:val="00885F64"/>
    <w:rsid w:val="008917F9"/>
    <w:rsid w:val="008925FA"/>
    <w:rsid w:val="008A19F0"/>
    <w:rsid w:val="008A45F7"/>
    <w:rsid w:val="008C0CC0"/>
    <w:rsid w:val="008C19A9"/>
    <w:rsid w:val="008C20EC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F5A"/>
    <w:rsid w:val="00976B42"/>
    <w:rsid w:val="00997F14"/>
    <w:rsid w:val="009A78D9"/>
    <w:rsid w:val="009C1331"/>
    <w:rsid w:val="009C1CBC"/>
    <w:rsid w:val="009C3E31"/>
    <w:rsid w:val="009C54AE"/>
    <w:rsid w:val="009C5945"/>
    <w:rsid w:val="009C788E"/>
    <w:rsid w:val="009E3B41"/>
    <w:rsid w:val="009E6412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237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68"/>
    <w:rsid w:val="00B06142"/>
    <w:rsid w:val="00B06B05"/>
    <w:rsid w:val="00B135B1"/>
    <w:rsid w:val="00B27A12"/>
    <w:rsid w:val="00B3130B"/>
    <w:rsid w:val="00B40ADB"/>
    <w:rsid w:val="00B43B77"/>
    <w:rsid w:val="00B43E80"/>
    <w:rsid w:val="00B607DB"/>
    <w:rsid w:val="00B633F8"/>
    <w:rsid w:val="00B66529"/>
    <w:rsid w:val="00B742F1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5C20"/>
    <w:rsid w:val="00C16ABF"/>
    <w:rsid w:val="00C170AE"/>
    <w:rsid w:val="00C243C3"/>
    <w:rsid w:val="00C26CB7"/>
    <w:rsid w:val="00C324C1"/>
    <w:rsid w:val="00C36992"/>
    <w:rsid w:val="00C542A5"/>
    <w:rsid w:val="00C56036"/>
    <w:rsid w:val="00C61DC5"/>
    <w:rsid w:val="00C67E92"/>
    <w:rsid w:val="00C70A26"/>
    <w:rsid w:val="00C766DF"/>
    <w:rsid w:val="00C85E2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0A14"/>
    <w:rsid w:val="00D425B2"/>
    <w:rsid w:val="00D428D6"/>
    <w:rsid w:val="00D552B2"/>
    <w:rsid w:val="00D608D1"/>
    <w:rsid w:val="00D62CE7"/>
    <w:rsid w:val="00D74119"/>
    <w:rsid w:val="00D77A15"/>
    <w:rsid w:val="00D8075B"/>
    <w:rsid w:val="00D8678B"/>
    <w:rsid w:val="00DA02C0"/>
    <w:rsid w:val="00DA2114"/>
    <w:rsid w:val="00DA6247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2B2A"/>
    <w:rsid w:val="00E61AE8"/>
    <w:rsid w:val="00E63348"/>
    <w:rsid w:val="00E77E88"/>
    <w:rsid w:val="00E8107D"/>
    <w:rsid w:val="00E85755"/>
    <w:rsid w:val="00E92511"/>
    <w:rsid w:val="00E960BB"/>
    <w:rsid w:val="00EA2074"/>
    <w:rsid w:val="00EA4832"/>
    <w:rsid w:val="00EA4E9D"/>
    <w:rsid w:val="00EC4899"/>
    <w:rsid w:val="00ED03AB"/>
    <w:rsid w:val="00ED32D2"/>
    <w:rsid w:val="00ED53A6"/>
    <w:rsid w:val="00EE32DE"/>
    <w:rsid w:val="00EE5457"/>
    <w:rsid w:val="00F070AB"/>
    <w:rsid w:val="00F17567"/>
    <w:rsid w:val="00F27A7B"/>
    <w:rsid w:val="00F526AF"/>
    <w:rsid w:val="00F617C3"/>
    <w:rsid w:val="00F64828"/>
    <w:rsid w:val="00F7066B"/>
    <w:rsid w:val="00F83B28"/>
    <w:rsid w:val="00FA46E5"/>
    <w:rsid w:val="00FB3652"/>
    <w:rsid w:val="00FB7DBA"/>
    <w:rsid w:val="00FC1C25"/>
    <w:rsid w:val="00FC3F45"/>
    <w:rsid w:val="00FD503F"/>
    <w:rsid w:val="00FD7589"/>
    <w:rsid w:val="00FF016A"/>
    <w:rsid w:val="00FF1401"/>
    <w:rsid w:val="00FF1867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0D7E5"/>
  <w15:docId w15:val="{AEE3AE91-62D3-4EA9-A7D6-7A9A7A9B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A7F7-7F8D-4BDD-8196-5A110ACA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2019-02-06T12:12:00Z</cp:lastPrinted>
  <dcterms:created xsi:type="dcterms:W3CDTF">2022-03-30T18:53:00Z</dcterms:created>
  <dcterms:modified xsi:type="dcterms:W3CDTF">2026-04-29T11:02:00Z</dcterms:modified>
</cp:coreProperties>
</file>